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F7983" w14:textId="2EB2E9A9" w:rsidR="00502D84" w:rsidRDefault="00502D84" w:rsidP="0074232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7A2BE2">
        <w:rPr>
          <w:rFonts w:cs="Arial"/>
          <w:bCs/>
          <w:sz w:val="22"/>
          <w:szCs w:val="22"/>
        </w:rPr>
        <w:t xml:space="preserve"> </w:t>
      </w:r>
      <w:r w:rsidR="00652148" w:rsidRPr="00652148">
        <w:rPr>
          <w:rFonts w:cs="Arial"/>
          <w:bCs/>
          <w:sz w:val="22"/>
          <w:szCs w:val="22"/>
        </w:rPr>
        <w:t>S5-213586</w:t>
      </w:r>
    </w:p>
    <w:p w14:paraId="0B011DC3" w14:textId="0DFA910C" w:rsidR="00502D84" w:rsidRPr="00F32800" w:rsidRDefault="00502D84" w:rsidP="00502D84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07BFB9A2" w14:textId="3966B59D" w:rsidR="00C022E3" w:rsidRPr="00652148" w:rsidRDefault="00C022E3" w:rsidP="00502D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52148">
        <w:rPr>
          <w:rFonts w:ascii="Arial" w:hAnsi="Arial"/>
          <w:b/>
          <w:lang w:val="en-US"/>
        </w:rPr>
        <w:t>Source:</w:t>
      </w:r>
      <w:r w:rsidRPr="00652148">
        <w:rPr>
          <w:rFonts w:ascii="Arial" w:hAnsi="Arial"/>
          <w:b/>
          <w:lang w:val="en-US"/>
        </w:rPr>
        <w:tab/>
      </w:r>
      <w:r w:rsidR="001466B2" w:rsidRPr="00652148">
        <w:rPr>
          <w:rFonts w:ascii="Arial" w:hAnsi="Arial"/>
          <w:b/>
          <w:lang w:val="en-US"/>
        </w:rPr>
        <w:t xml:space="preserve">SA5 </w:t>
      </w:r>
      <w:r w:rsidR="00DB0003" w:rsidRPr="00652148">
        <w:rPr>
          <w:rFonts w:ascii="Arial" w:hAnsi="Arial"/>
          <w:b/>
          <w:lang w:val="en-US"/>
        </w:rPr>
        <w:t xml:space="preserve">vice </w:t>
      </w:r>
      <w:r w:rsidR="001466B2" w:rsidRPr="00652148">
        <w:rPr>
          <w:rFonts w:ascii="Arial" w:hAnsi="Arial"/>
          <w:b/>
          <w:lang w:val="en-US"/>
        </w:rPr>
        <w:t>chair</w:t>
      </w:r>
      <w:r w:rsidR="00DB0003" w:rsidRPr="00652148">
        <w:rPr>
          <w:rFonts w:ascii="Arial" w:hAnsi="Arial"/>
          <w:b/>
          <w:lang w:val="en-US"/>
        </w:rPr>
        <w:t xml:space="preserve"> (</w:t>
      </w:r>
      <w:r w:rsidR="00B35956" w:rsidRPr="00652148">
        <w:rPr>
          <w:rFonts w:ascii="Arial" w:hAnsi="Arial"/>
          <w:b/>
          <w:lang w:val="en-US"/>
        </w:rPr>
        <w:t>Nokia</w:t>
      </w:r>
      <w:r w:rsidR="00DB0003" w:rsidRPr="00652148">
        <w:rPr>
          <w:rFonts w:ascii="Arial" w:hAnsi="Arial"/>
          <w:b/>
          <w:lang w:val="en-US"/>
        </w:rPr>
        <w:t>)</w:t>
      </w:r>
    </w:p>
    <w:p w14:paraId="61412609" w14:textId="03D348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533A07">
        <w:rPr>
          <w:rFonts w:ascii="Arial" w:hAnsi="Arial" w:cs="Arial"/>
          <w:b/>
        </w:rPr>
        <w:t>Approved</w:t>
      </w:r>
      <w:r w:rsidR="00DB0003">
        <w:rPr>
          <w:rFonts w:ascii="Arial" w:hAnsi="Arial" w:cs="Arial"/>
          <w:b/>
        </w:rPr>
        <w:t xml:space="preserve"> </w:t>
      </w:r>
      <w:proofErr w:type="spellStart"/>
      <w:r w:rsidR="001466B2" w:rsidRPr="001466B2">
        <w:rPr>
          <w:rFonts w:ascii="Arial" w:hAnsi="Arial" w:cs="Arial"/>
          <w:b/>
        </w:rPr>
        <w:t>DraftCR</w:t>
      </w:r>
      <w:r w:rsidR="00130928">
        <w:rPr>
          <w:rFonts w:ascii="Arial" w:hAnsi="Arial" w:cs="Arial"/>
          <w:b/>
        </w:rPr>
        <w:t>s</w:t>
      </w:r>
      <w:proofErr w:type="spellEnd"/>
      <w:r w:rsidR="001466B2" w:rsidRPr="001466B2">
        <w:rPr>
          <w:rFonts w:ascii="Arial" w:hAnsi="Arial" w:cs="Arial"/>
          <w:b/>
        </w:rPr>
        <w:t xml:space="preserve"> 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42E9A9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956">
        <w:rPr>
          <w:rFonts w:ascii="Arial" w:hAnsi="Arial"/>
          <w:b/>
        </w:rPr>
        <w:t>7</w:t>
      </w:r>
      <w:r w:rsidR="001466B2">
        <w:rPr>
          <w:rFonts w:ascii="Arial" w:hAnsi="Arial"/>
          <w:b/>
        </w:rPr>
        <w:t>.1</w:t>
      </w:r>
    </w:p>
    <w:p w14:paraId="02B1EF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2E6C84" w14:textId="609B3B72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 xml:space="preserve">This is a list of </w:t>
      </w:r>
      <w:r w:rsidR="00DB0003">
        <w:rPr>
          <w:b/>
          <w:i/>
          <w:sz w:val="22"/>
          <w:szCs w:val="22"/>
        </w:rPr>
        <w:t>latest</w:t>
      </w:r>
      <w:r w:rsidRPr="001466B2">
        <w:rPr>
          <w:b/>
          <w:i/>
          <w:sz w:val="22"/>
          <w:szCs w:val="22"/>
        </w:rPr>
        <w:t xml:space="preserve"> </w:t>
      </w:r>
      <w:r w:rsidR="00B35956">
        <w:rPr>
          <w:b/>
          <w:i/>
          <w:sz w:val="22"/>
          <w:szCs w:val="22"/>
        </w:rPr>
        <w:t>CH</w:t>
      </w:r>
      <w:r w:rsidRPr="001466B2">
        <w:rPr>
          <w:b/>
          <w:i/>
          <w:sz w:val="22"/>
          <w:szCs w:val="22"/>
        </w:rPr>
        <w:t xml:space="preserve"> </w:t>
      </w:r>
      <w:proofErr w:type="spellStart"/>
      <w:r w:rsidRPr="001466B2">
        <w:rPr>
          <w:b/>
          <w:i/>
          <w:sz w:val="22"/>
          <w:szCs w:val="22"/>
        </w:rPr>
        <w:t>DraftCRs</w:t>
      </w:r>
      <w:proofErr w:type="spellEnd"/>
      <w:r w:rsidRPr="001466B2">
        <w:rPr>
          <w:b/>
          <w:i/>
          <w:sz w:val="22"/>
          <w:szCs w:val="22"/>
        </w:rPr>
        <w:t xml:space="preserve"> </w:t>
      </w:r>
    </w:p>
    <w:p w14:paraId="62923798" w14:textId="7E320C0E" w:rsidR="00362FCF" w:rsidRDefault="00502D84" w:rsidP="00362FCF">
      <w:p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 xml:space="preserve">History: </w:t>
      </w:r>
    </w:p>
    <w:p w14:paraId="5CC94BC1" w14:textId="2EF41BAC" w:rsidR="00502D84" w:rsidRDefault="00502D84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 w:rsidRPr="00502D84">
        <w:rPr>
          <w:b/>
          <w:bCs/>
          <w:sz w:val="24"/>
          <w:lang w:eastAsia="zh-CN"/>
        </w:rPr>
        <w:t>S5-212501 (SA5#136e)</w:t>
      </w:r>
    </w:p>
    <w:p w14:paraId="65D656D2" w14:textId="6C316787" w:rsidR="00652148" w:rsidRPr="00502D84" w:rsidRDefault="00652148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S5-213415 (SA5#</w:t>
      </w:r>
      <w:r w:rsidRPr="00502D84">
        <w:rPr>
          <w:b/>
          <w:bCs/>
          <w:sz w:val="24"/>
          <w:lang w:eastAsia="zh-CN"/>
        </w:rPr>
        <w:t>13</w:t>
      </w:r>
      <w:r>
        <w:rPr>
          <w:b/>
          <w:bCs/>
          <w:sz w:val="24"/>
          <w:lang w:eastAsia="zh-CN"/>
        </w:rPr>
        <w:t>7</w:t>
      </w:r>
      <w:r w:rsidRPr="00502D84">
        <w:rPr>
          <w:b/>
          <w:bCs/>
          <w:sz w:val="24"/>
          <w:lang w:eastAsia="zh-CN"/>
        </w:rPr>
        <w:t>e</w:t>
      </w:r>
      <w:r>
        <w:rPr>
          <w:b/>
          <w:bCs/>
          <w:sz w:val="24"/>
          <w:lang w:eastAsia="zh-CN"/>
        </w:rPr>
        <w:t>)</w:t>
      </w:r>
    </w:p>
    <w:p w14:paraId="079B1C1A" w14:textId="77777777" w:rsidR="00502D84" w:rsidRDefault="00502D84" w:rsidP="001466B2">
      <w:pPr>
        <w:rPr>
          <w:b/>
          <w:bCs/>
          <w:sz w:val="24"/>
        </w:rPr>
      </w:pPr>
    </w:p>
    <w:p w14:paraId="0A3BEB61" w14:textId="6DD61AC9" w:rsidR="001466B2" w:rsidRDefault="00DE3CF9" w:rsidP="001466B2">
      <w:pPr>
        <w:rPr>
          <w:b/>
          <w:bCs/>
          <w:sz w:val="24"/>
        </w:rPr>
      </w:pPr>
      <w:r>
        <w:rPr>
          <w:b/>
          <w:bCs/>
          <w:sz w:val="24"/>
        </w:rPr>
        <w:t xml:space="preserve">List of </w:t>
      </w:r>
      <w:r w:rsidR="00DB0003">
        <w:rPr>
          <w:b/>
          <w:bCs/>
          <w:sz w:val="24"/>
        </w:rPr>
        <w:t>approved</w:t>
      </w:r>
      <w:r>
        <w:rPr>
          <w:b/>
          <w:bCs/>
          <w:sz w:val="24"/>
        </w:rPr>
        <w:t xml:space="preserve"> </w:t>
      </w:r>
      <w:r w:rsidR="00D2726B">
        <w:rPr>
          <w:b/>
          <w:bCs/>
          <w:sz w:val="24"/>
        </w:rPr>
        <w:t xml:space="preserve">CH </w:t>
      </w:r>
      <w:proofErr w:type="spellStart"/>
      <w:r w:rsidRPr="000237E8">
        <w:rPr>
          <w:b/>
          <w:bCs/>
          <w:sz w:val="24"/>
        </w:rPr>
        <w:t>DraftCRs</w:t>
      </w:r>
      <w:proofErr w:type="spellEnd"/>
      <w:r w:rsidR="00DB0003">
        <w:rPr>
          <w:b/>
          <w:bCs/>
          <w:sz w:val="24"/>
        </w:rPr>
        <w:t>:</w:t>
      </w:r>
    </w:p>
    <w:p w14:paraId="49CE74C0" w14:textId="77777777" w:rsidR="00502D84" w:rsidRDefault="00502D84" w:rsidP="001466B2">
      <w:pPr>
        <w:rPr>
          <w:b/>
          <w:bCs/>
          <w:sz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7"/>
        <w:gridCol w:w="2909"/>
        <w:gridCol w:w="1418"/>
        <w:gridCol w:w="1984"/>
        <w:gridCol w:w="1843"/>
      </w:tblGrid>
      <w:tr w:rsidR="00441611" w:rsidRPr="00D25EAA" w14:paraId="458D72E7" w14:textId="0745610D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B8BDAD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proofErr w:type="spellStart"/>
            <w:r w:rsidRPr="00502D84">
              <w:rPr>
                <w:b/>
                <w:bCs/>
              </w:rPr>
              <w:t>Tdoc</w:t>
            </w:r>
            <w:proofErr w:type="spellEnd"/>
            <w:r w:rsidRPr="00502D84">
              <w:rPr>
                <w:b/>
                <w:bCs/>
              </w:rPr>
              <w:t xml:space="preserve"> Number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51613A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Title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0BBD91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Source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DA85B53" w14:textId="1BE15854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History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745929" w14:textId="4BBFD36D" w:rsidR="00441611" w:rsidRPr="00502D84" w:rsidRDefault="00D77BA9" w:rsidP="005E72A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Instructions for </w:t>
            </w:r>
            <w:r w:rsidR="00441611">
              <w:rPr>
                <w:b/>
                <w:bCs/>
              </w:rPr>
              <w:t xml:space="preserve">SA5#138e </w:t>
            </w:r>
          </w:p>
        </w:tc>
      </w:tr>
      <w:tr w:rsidR="00441611" w:rsidRPr="00D25EAA" w14:paraId="34548B99" w14:textId="180FF357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607" w14:textId="604C6DFF" w:rsidR="00441611" w:rsidRPr="008C1292" w:rsidRDefault="00441611" w:rsidP="005E72A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hyperlink r:id="rId12" w:history="1">
              <w:r w:rsidRPr="0065214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S5-213584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65F" w14:textId="14715954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32.291 IMS Information in converged charging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D75" w14:textId="3B3E1EB8" w:rsidR="00441611" w:rsidRPr="00652148" w:rsidRDefault="00441611" w:rsidP="005E72A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5214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China Mobile, Nokia, Nokia Shanghai Bell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F98" w14:textId="77777777" w:rsidR="00441611" w:rsidRDefault="00441611" w:rsidP="005E72A4">
            <w:pPr>
              <w:widowControl w:val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SA5#135e: </w:t>
            </w:r>
            <w:hyperlink r:id="rId13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S5-211365</w:t>
              </w:r>
            </w:hyperlink>
          </w:p>
          <w:p w14:paraId="0AA4B803" w14:textId="1DC28316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14" w:history="1">
              <w:r w:rsidRPr="0065214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S5-213114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CE3" w14:textId="77777777" w:rsidR="00530D6C" w:rsidRDefault="00441611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44161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Input to SA5#138e</w:t>
            </w:r>
            <w:r w:rsidR="00530D6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  <w:r w:rsidR="00530D6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</w:r>
          </w:p>
          <w:p w14:paraId="0A8F3E45" w14:textId="18425557" w:rsidR="00530D6C" w:rsidRPr="00530D6C" w:rsidRDefault="00530D6C" w:rsidP="00530D6C">
            <w:pPr>
              <w:widowContro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proceed as </w:t>
            </w:r>
            <w:r>
              <w:rPr>
                <w:rFonts w:ascii="Arial" w:hAnsi="Arial" w:cs="Arial"/>
                <w:sz w:val="16"/>
                <w:szCs w:val="16"/>
              </w:rPr>
              <w:t>2) first step</w:t>
            </w:r>
          </w:p>
        </w:tc>
      </w:tr>
      <w:tr w:rsidR="00441611" w:rsidRPr="00D25EAA" w14:paraId="657378C3" w14:textId="68D4C9E3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9DF" w14:textId="7D8E2C34" w:rsidR="00441611" w:rsidRPr="008C1292" w:rsidRDefault="00441611" w:rsidP="005E72A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hyperlink r:id="rId15" w:history="1">
              <w:r w:rsidRPr="0065214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S5-21358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5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C84" w14:textId="39DE4235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32.298 IMS Information in converged charging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8E4" w14:textId="17D01665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 w:rsidRPr="0065214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China Mobile, </w:t>
            </w: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A6CD" w14:textId="77777777" w:rsidR="00441611" w:rsidRDefault="00441611" w:rsidP="005E72A4">
            <w:pPr>
              <w:widowControl w:val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SA5#135e: </w:t>
            </w:r>
            <w:hyperlink r:id="rId16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S5-211366</w:t>
              </w:r>
            </w:hyperlink>
          </w:p>
          <w:p w14:paraId="30D5EC40" w14:textId="07AAEF14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17" w:history="1">
              <w:r w:rsidRPr="0065214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S5-213115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E32" w14:textId="77777777" w:rsidR="00530D6C" w:rsidRDefault="00441611" w:rsidP="00530D6C">
            <w:pPr>
              <w:widowContro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4161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Input to SA5#138e:</w:t>
            </w:r>
          </w:p>
          <w:p w14:paraId="5D461A80" w14:textId="40D9360C" w:rsidR="00530D6C" w:rsidRPr="00D25EAA" w:rsidRDefault="00530D6C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proceed as 2) first step</w:t>
            </w:r>
          </w:p>
        </w:tc>
      </w:tr>
      <w:tr w:rsidR="00441611" w:rsidRPr="00D25EAA" w14:paraId="25BAE509" w14:textId="1F062937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DA3" w14:textId="78DFC626" w:rsidR="00441611" w:rsidRPr="00D64E43" w:rsidRDefault="00441611" w:rsidP="005E72A4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8" w:history="1">
              <w:r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E3A" w14:textId="688AD335" w:rsidR="00441611" w:rsidRPr="00D64E43" w:rsidRDefault="00441611" w:rsidP="005E72A4">
            <w:pPr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correcting filter rule as 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0C2" w14:textId="0CC817DF" w:rsidR="00441611" w:rsidRPr="00D64E43" w:rsidRDefault="00441611" w:rsidP="005E72A4">
            <w:pP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542" w14:textId="77777777" w:rsidR="00441611" w:rsidRDefault="00441611" w:rsidP="005E72A4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SA5#136e: </w:t>
            </w:r>
            <w:hyperlink r:id="rId19" w:history="1">
              <w:r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  <w:p w14:paraId="26097E4E" w14:textId="77777777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D3E" w14:textId="77777777" w:rsidR="00530D6C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44161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Input to SA5#138e: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4002C93" w14:textId="6EAF469A" w:rsidR="00441611" w:rsidRPr="00D25EAA" w:rsidRDefault="00530D6C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proceed as 1)</w:t>
            </w:r>
          </w:p>
        </w:tc>
      </w:tr>
      <w:tr w:rsidR="00441611" w:rsidRPr="00D25EAA" w14:paraId="787CA801" w14:textId="47BE4D6F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645" w14:textId="0FB905DD" w:rsidR="00441611" w:rsidRPr="00652148" w:rsidRDefault="00441611" w:rsidP="005E72A4">
            <w:r w:rsidRPr="00652148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S5-2136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5E72A4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385" w14:textId="10A19D47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32.298 Update URLLC charging information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FF9D" w14:textId="6D99599B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821" w14:textId="4A793826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r w:rsidRPr="00652148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S5-2136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5E72A4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337" w14:textId="77777777" w:rsidR="00530D6C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44161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Input to SA5#138e: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665E9A7" w14:textId="574FC18F" w:rsidR="00441611" w:rsidRPr="00D25EAA" w:rsidRDefault="00530D6C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proceed as 1)</w:t>
            </w:r>
          </w:p>
        </w:tc>
      </w:tr>
      <w:tr w:rsidR="00441611" w:rsidRPr="00D25EAA" w14:paraId="57B9379E" w14:textId="6F729CB8" w:rsidTr="00441611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654" w14:textId="46E2F134" w:rsidR="00441611" w:rsidRPr="00652148" w:rsidRDefault="00441611" w:rsidP="005E72A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 w:rsidRPr="00652148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S5-213649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493" w14:textId="178E1ABA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Update URLLC charging information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000" w14:textId="41A40B0A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061" w14:textId="276BD51C" w:rsidR="00441611" w:rsidRPr="00D25EAA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r w:rsidRPr="00652148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S5-2136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652148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1C5" w14:textId="77777777" w:rsidR="00530D6C" w:rsidRDefault="00441611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44161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Input to SA5#138e: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B9163F" w14:textId="7B080DC4" w:rsidR="00441611" w:rsidRPr="00D25EAA" w:rsidRDefault="00530D6C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proceed as 1)</w:t>
            </w:r>
          </w:p>
        </w:tc>
      </w:tr>
    </w:tbl>
    <w:p w14:paraId="5735DBDB" w14:textId="1A86722A" w:rsidR="00130928" w:rsidRDefault="00130928" w:rsidP="001466B2">
      <w:pPr>
        <w:rPr>
          <w:b/>
          <w:bCs/>
          <w:sz w:val="24"/>
        </w:rPr>
      </w:pPr>
    </w:p>
    <w:p w14:paraId="6DB824A6" w14:textId="584E66BB" w:rsidR="000D4B2C" w:rsidRDefault="005E72A4" w:rsidP="00305C8D">
      <w:p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B</w:t>
      </w:r>
      <w:r w:rsidR="00305C8D" w:rsidRPr="00305C8D">
        <w:rPr>
          <w:rFonts w:ascii="Arial" w:hAnsi="Arial" w:cs="Arial"/>
          <w:color w:val="FF0000"/>
          <w:lang w:val="en-US"/>
        </w:rPr>
        <w:t xml:space="preserve">ack to </w:t>
      </w:r>
      <w:r>
        <w:rPr>
          <w:rFonts w:ascii="Arial" w:hAnsi="Arial" w:cs="Arial"/>
          <w:color w:val="FF0000"/>
          <w:lang w:val="en-US"/>
        </w:rPr>
        <w:t xml:space="preserve">use of </w:t>
      </w:r>
      <w:r w:rsidR="00305C8D" w:rsidRPr="00305C8D">
        <w:rPr>
          <w:rFonts w:ascii="Arial" w:hAnsi="Arial" w:cs="Arial"/>
          <w:color w:val="FF0000"/>
          <w:lang w:val="en-US"/>
        </w:rPr>
        <w:t xml:space="preserve">CRs </w:t>
      </w:r>
      <w:r>
        <w:rPr>
          <w:rFonts w:ascii="Arial" w:hAnsi="Arial" w:cs="Arial"/>
          <w:color w:val="FF0000"/>
          <w:lang w:val="en-US"/>
        </w:rPr>
        <w:t xml:space="preserve">instead of </w:t>
      </w:r>
      <w:proofErr w:type="spellStart"/>
      <w:r>
        <w:rPr>
          <w:rFonts w:ascii="Arial" w:hAnsi="Arial" w:cs="Arial"/>
          <w:color w:val="FF0000"/>
          <w:lang w:val="en-US"/>
        </w:rPr>
        <w:t>DraftCRs</w:t>
      </w:r>
      <w:proofErr w:type="spellEnd"/>
      <w:r>
        <w:rPr>
          <w:rFonts w:ascii="Arial" w:hAnsi="Arial" w:cs="Arial"/>
          <w:color w:val="FF0000"/>
          <w:lang w:val="en-US"/>
        </w:rPr>
        <w:t xml:space="preserve"> from </w:t>
      </w:r>
      <w:r w:rsidRPr="00305C8D">
        <w:rPr>
          <w:rFonts w:ascii="Arial" w:hAnsi="Arial" w:cs="Arial"/>
          <w:color w:val="FF0000"/>
          <w:lang w:val="en-US"/>
        </w:rPr>
        <w:t xml:space="preserve">SA5#138e </w:t>
      </w:r>
      <w:r w:rsidR="00305C8D" w:rsidRPr="00305C8D">
        <w:rPr>
          <w:rFonts w:ascii="Arial" w:hAnsi="Arial" w:cs="Arial"/>
          <w:color w:val="FF0000"/>
          <w:lang w:val="en-US"/>
        </w:rPr>
        <w:t>for Rel-17 TS 32.291 and TS 32.298</w:t>
      </w:r>
      <w:r>
        <w:rPr>
          <w:rFonts w:ascii="Arial" w:hAnsi="Arial" w:cs="Arial"/>
          <w:color w:val="FF0000"/>
          <w:lang w:val="en-US"/>
        </w:rPr>
        <w:t xml:space="preserve"> with following guidance </w:t>
      </w:r>
      <w:r w:rsidR="00A247DF">
        <w:rPr>
          <w:rFonts w:ascii="Arial" w:hAnsi="Arial" w:cs="Arial"/>
          <w:color w:val="FF0000"/>
          <w:lang w:val="en-US"/>
        </w:rPr>
        <w:t xml:space="preserve">on how to proceed with </w:t>
      </w:r>
      <w:r>
        <w:rPr>
          <w:rFonts w:ascii="Arial" w:hAnsi="Arial" w:cs="Arial"/>
          <w:color w:val="FF0000"/>
          <w:lang w:val="en-US"/>
        </w:rPr>
        <w:t xml:space="preserve">existing </w:t>
      </w:r>
      <w:proofErr w:type="spellStart"/>
      <w:r>
        <w:rPr>
          <w:rFonts w:ascii="Arial" w:hAnsi="Arial" w:cs="Arial"/>
          <w:color w:val="FF0000"/>
          <w:lang w:val="en-US"/>
        </w:rPr>
        <w:t>DraftCRs</w:t>
      </w:r>
      <w:proofErr w:type="spellEnd"/>
      <w:r w:rsidR="00441611">
        <w:rPr>
          <w:rFonts w:ascii="Arial" w:hAnsi="Arial" w:cs="Arial"/>
          <w:color w:val="FF0000"/>
          <w:lang w:val="en-US"/>
        </w:rPr>
        <w:t>.</w:t>
      </w:r>
    </w:p>
    <w:p w14:paraId="4DB8A965" w14:textId="4C631D99" w:rsidR="00CE5096" w:rsidRDefault="00CE5096" w:rsidP="00CE5096">
      <w:pPr>
        <w:pStyle w:val="Heading5"/>
        <w:rPr>
          <w:lang w:val="en-US"/>
        </w:rPr>
      </w:pPr>
      <w:r w:rsidRPr="00FA74A6">
        <w:rPr>
          <w:u w:val="single"/>
          <w:lang w:val="en-US"/>
        </w:rPr>
        <w:t xml:space="preserve">1) </w:t>
      </w:r>
      <w:bookmarkStart w:id="3" w:name="_Hlk72395360"/>
      <w:proofErr w:type="spellStart"/>
      <w:r w:rsidR="00441611">
        <w:rPr>
          <w:u w:val="single"/>
          <w:lang w:val="en-US"/>
        </w:rPr>
        <w:t>DraftCRs</w:t>
      </w:r>
      <w:proofErr w:type="spellEnd"/>
      <w:r w:rsidR="00441611">
        <w:rPr>
          <w:u w:val="single"/>
          <w:lang w:val="en-US"/>
        </w:rPr>
        <w:t xml:space="preserve"> to be converted to CRs</w:t>
      </w:r>
      <w:bookmarkEnd w:id="3"/>
      <w:r w:rsidR="00A247DF">
        <w:rPr>
          <w:u w:val="single"/>
          <w:lang w:val="en-US"/>
        </w:rPr>
        <w:t xml:space="preserve"> input to SA5#138e</w:t>
      </w:r>
    </w:p>
    <w:p w14:paraId="486051EE" w14:textId="638B31C9" w:rsidR="00441611" w:rsidRDefault="00441611" w:rsidP="00CE509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Approved </w:t>
      </w:r>
      <w:proofErr w:type="spellStart"/>
      <w:r>
        <w:rPr>
          <w:rFonts w:ascii="Arial" w:hAnsi="Arial" w:cs="Arial"/>
          <w:lang w:val="en-US"/>
        </w:rPr>
        <w:t>DraftCRs</w:t>
      </w:r>
      <w:proofErr w:type="spellEnd"/>
      <w:r>
        <w:rPr>
          <w:rFonts w:ascii="Arial" w:hAnsi="Arial" w:cs="Arial"/>
          <w:lang w:val="en-US"/>
        </w:rPr>
        <w:t xml:space="preserve"> shall be brought as CRs to SA5#138e (like a normal CR) aligned </w:t>
      </w:r>
      <w:r w:rsidRPr="00441611">
        <w:rPr>
          <w:rFonts w:ascii="Arial" w:hAnsi="Arial" w:cs="Arial"/>
          <w:lang w:val="en-US"/>
        </w:rPr>
        <w:t>with the latest TS baseline</w:t>
      </w:r>
      <w:r>
        <w:rPr>
          <w:rFonts w:ascii="Arial" w:hAnsi="Arial" w:cs="Arial"/>
          <w:lang w:val="en-US"/>
        </w:rPr>
        <w:t xml:space="preserve">. They will be Agreed at SA5#138e (unless </w:t>
      </w:r>
      <w:r w:rsidR="00A247DF">
        <w:rPr>
          <w:rFonts w:ascii="Arial" w:hAnsi="Arial" w:cs="Arial"/>
          <w:lang w:val="en-US"/>
        </w:rPr>
        <w:t xml:space="preserve">they need a revision for </w:t>
      </w:r>
      <w:r>
        <w:rPr>
          <w:rFonts w:ascii="Arial" w:hAnsi="Arial" w:cs="Arial"/>
          <w:lang w:val="en-US"/>
        </w:rPr>
        <w:t xml:space="preserve">minor </w:t>
      </w:r>
      <w:r w:rsidR="00A247DF">
        <w:rPr>
          <w:rFonts w:ascii="Arial" w:hAnsi="Arial" w:cs="Arial"/>
          <w:lang w:val="en-US"/>
        </w:rPr>
        <w:t>updates</w:t>
      </w:r>
      <w:r>
        <w:rPr>
          <w:rFonts w:ascii="Arial" w:hAnsi="Arial" w:cs="Arial"/>
          <w:lang w:val="en-US"/>
        </w:rPr>
        <w:t xml:space="preserve"> e.g. correct the cover sheet…)</w:t>
      </w:r>
      <w:r w:rsidR="00D77BA9">
        <w:rPr>
          <w:rFonts w:ascii="Arial" w:hAnsi="Arial" w:cs="Arial"/>
          <w:lang w:val="en-US"/>
        </w:rPr>
        <w:t>.</w:t>
      </w:r>
    </w:p>
    <w:p w14:paraId="6AB797EB" w14:textId="3558A3CB" w:rsidR="00CE5096" w:rsidRPr="000D4B2C" w:rsidRDefault="00CE5096" w:rsidP="00CE5096">
      <w:pPr>
        <w:pStyle w:val="Heading5"/>
        <w:rPr>
          <w:u w:val="single"/>
          <w:lang w:val="en-US"/>
        </w:rPr>
      </w:pPr>
      <w:r w:rsidRPr="000D4B2C">
        <w:rPr>
          <w:u w:val="single"/>
          <w:lang w:val="en-US"/>
        </w:rPr>
        <w:t xml:space="preserve">2) </w:t>
      </w:r>
      <w:proofErr w:type="spellStart"/>
      <w:r w:rsidR="00D77BA9">
        <w:rPr>
          <w:u w:val="single"/>
          <w:lang w:val="en-US"/>
        </w:rPr>
        <w:t>DraftCRs</w:t>
      </w:r>
      <w:proofErr w:type="spellEnd"/>
      <w:r w:rsidR="00D77BA9" w:rsidRPr="000D4B2C">
        <w:rPr>
          <w:u w:val="single"/>
          <w:lang w:val="en-US"/>
        </w:rPr>
        <w:t xml:space="preserve"> </w:t>
      </w:r>
      <w:r w:rsidR="00D77BA9">
        <w:rPr>
          <w:u w:val="single"/>
          <w:lang w:val="en-US"/>
        </w:rPr>
        <w:t>as baseline for n</w:t>
      </w:r>
      <w:r w:rsidRPr="000D4B2C">
        <w:rPr>
          <w:u w:val="single"/>
          <w:lang w:val="en-US"/>
        </w:rPr>
        <w:t xml:space="preserve">ew Rel-17 "input to </w:t>
      </w:r>
      <w:proofErr w:type="spellStart"/>
      <w:r w:rsidRPr="000D4B2C">
        <w:rPr>
          <w:u w:val="single"/>
          <w:lang w:val="en-US"/>
        </w:rPr>
        <w:t>DraftCRs</w:t>
      </w:r>
      <w:proofErr w:type="spellEnd"/>
      <w:r w:rsidRPr="000D4B2C">
        <w:rPr>
          <w:u w:val="single"/>
          <w:lang w:val="en-US"/>
        </w:rPr>
        <w:t>" for TS 32.291 and TS 32.298</w:t>
      </w:r>
    </w:p>
    <w:p w14:paraId="7B66224C" w14:textId="2EBD5F74" w:rsidR="00D77BA9" w:rsidRPr="00D77BA9" w:rsidRDefault="000D4B2C" w:rsidP="00D77B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Only </w:t>
      </w:r>
      <w:r w:rsidRPr="000D4B2C">
        <w:rPr>
          <w:rFonts w:ascii="Arial" w:hAnsi="Arial" w:cs="Arial"/>
          <w:lang w:val="en-US"/>
        </w:rPr>
        <w:t>5GSIMSCH</w:t>
      </w:r>
      <w:r w:rsidRPr="000D4B2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CRs are expected to use this </w:t>
      </w:r>
      <w:r w:rsidR="00085A97">
        <w:rPr>
          <w:rFonts w:ascii="Arial" w:hAnsi="Arial" w:cs="Arial"/>
          <w:lang w:val="en-US"/>
        </w:rPr>
        <w:t>process for exten</w:t>
      </w:r>
      <w:r w:rsidR="00D77BA9">
        <w:rPr>
          <w:rFonts w:ascii="Arial" w:hAnsi="Arial" w:cs="Arial"/>
          <w:lang w:val="en-US"/>
        </w:rPr>
        <w:t xml:space="preserve">ding </w:t>
      </w:r>
      <w:r w:rsidR="00085A97">
        <w:rPr>
          <w:rFonts w:ascii="Arial" w:hAnsi="Arial" w:cs="Arial"/>
          <w:lang w:val="en-US"/>
        </w:rPr>
        <w:t>IMS Charging information stage 3</w:t>
      </w:r>
      <w:r w:rsidR="00D77BA9">
        <w:rPr>
          <w:rFonts w:ascii="Arial" w:hAnsi="Arial" w:cs="Arial"/>
          <w:lang w:val="en-US"/>
        </w:rPr>
        <w:t xml:space="preserve"> introduced by </w:t>
      </w:r>
      <w:r w:rsidR="00D77BA9" w:rsidRPr="00D77BA9">
        <w:rPr>
          <w:rFonts w:ascii="Arial" w:hAnsi="Arial" w:cs="Arial"/>
          <w:lang w:val="en-US"/>
        </w:rPr>
        <w:t>S5-213584</w:t>
      </w:r>
      <w:r w:rsidR="00D77BA9">
        <w:rPr>
          <w:rFonts w:ascii="Arial" w:hAnsi="Arial" w:cs="Arial"/>
          <w:lang w:val="en-US"/>
        </w:rPr>
        <w:t xml:space="preserve"> (</w:t>
      </w:r>
      <w:r w:rsidR="00D77BA9">
        <w:rPr>
          <w:rFonts w:ascii="Arial" w:hAnsi="Arial" w:cs="Arial"/>
          <w:lang w:val="en-US"/>
        </w:rPr>
        <w:t>TS 32.291</w:t>
      </w:r>
      <w:r w:rsidR="00D77BA9">
        <w:rPr>
          <w:rFonts w:ascii="Arial" w:hAnsi="Arial" w:cs="Arial"/>
          <w:lang w:val="en-US"/>
        </w:rPr>
        <w:t xml:space="preserve">) and </w:t>
      </w:r>
      <w:r w:rsidR="00D77BA9" w:rsidRPr="00D77BA9">
        <w:rPr>
          <w:rFonts w:ascii="Arial" w:hAnsi="Arial" w:cs="Arial"/>
          <w:lang w:val="en-US"/>
        </w:rPr>
        <w:t>S5-213585</w:t>
      </w:r>
      <w:r w:rsidR="00D77BA9">
        <w:rPr>
          <w:rFonts w:ascii="Arial" w:hAnsi="Arial" w:cs="Arial"/>
          <w:lang w:val="en-US"/>
        </w:rPr>
        <w:t xml:space="preserve"> (TS 32.298). </w:t>
      </w:r>
    </w:p>
    <w:p w14:paraId="79F1CF10" w14:textId="6BE5FB71" w:rsidR="00085A97" w:rsidRPr="00683EB4" w:rsidRDefault="00D77BA9" w:rsidP="00CE5096">
      <w:pPr>
        <w:rPr>
          <w:rFonts w:ascii="Arial" w:hAnsi="Arial" w:cs="Arial"/>
          <w:u w:val="single"/>
          <w:lang w:val="en-US"/>
        </w:rPr>
      </w:pPr>
      <w:r w:rsidRPr="00683EB4">
        <w:rPr>
          <w:rFonts w:ascii="Arial" w:hAnsi="Arial" w:cs="Arial"/>
          <w:u w:val="single"/>
          <w:lang w:val="en-US"/>
        </w:rPr>
        <w:t xml:space="preserve">First step: </w:t>
      </w:r>
      <w:proofErr w:type="spellStart"/>
      <w:r w:rsidR="00683EB4" w:rsidRPr="00683EB4">
        <w:rPr>
          <w:rFonts w:ascii="Arial" w:hAnsi="Arial" w:cs="Arial"/>
          <w:u w:val="single"/>
          <w:lang w:val="en-US"/>
        </w:rPr>
        <w:t>DraftCR</w:t>
      </w:r>
      <w:proofErr w:type="spellEnd"/>
      <w:r w:rsidR="00683EB4" w:rsidRPr="00683EB4">
        <w:rPr>
          <w:rFonts w:ascii="Arial" w:hAnsi="Arial" w:cs="Arial"/>
          <w:u w:val="single"/>
          <w:lang w:val="en-US"/>
        </w:rPr>
        <w:t xml:space="preserve"> baseline</w:t>
      </w:r>
    </w:p>
    <w:p w14:paraId="362B4F15" w14:textId="03CC445D" w:rsidR="00683EB4" w:rsidRDefault="00085A97" w:rsidP="00CE5096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Source Company </w:t>
      </w:r>
      <w:r w:rsidR="00D77BA9">
        <w:rPr>
          <w:rFonts w:ascii="Arial" w:hAnsi="Arial" w:cs="Arial"/>
          <w:lang w:val="en-US"/>
        </w:rPr>
        <w:t xml:space="preserve">updates the </w:t>
      </w:r>
      <w:proofErr w:type="spellStart"/>
      <w:r w:rsidR="00D77BA9">
        <w:rPr>
          <w:rFonts w:ascii="Arial" w:hAnsi="Arial" w:cs="Arial"/>
          <w:lang w:val="en-US"/>
        </w:rPr>
        <w:t>DraftCRs</w:t>
      </w:r>
      <w:proofErr w:type="spellEnd"/>
      <w:r w:rsidR="00D77BA9">
        <w:rPr>
          <w:rFonts w:ascii="Arial" w:hAnsi="Arial" w:cs="Arial"/>
          <w:lang w:val="en-US"/>
        </w:rPr>
        <w:t xml:space="preserve"> S5-213584 &amp; </w:t>
      </w:r>
      <w:r w:rsidR="00D77BA9">
        <w:rPr>
          <w:rFonts w:ascii="Arial" w:hAnsi="Arial" w:cs="Arial"/>
          <w:lang w:val="en-US"/>
        </w:rPr>
        <w:t>S5-21358</w:t>
      </w:r>
      <w:r w:rsidR="00D77BA9">
        <w:rPr>
          <w:rFonts w:ascii="Arial" w:hAnsi="Arial" w:cs="Arial"/>
          <w:lang w:val="en-US"/>
        </w:rPr>
        <w:t xml:space="preserve">5 to align with TSs baseline available after SA#92e </w:t>
      </w:r>
      <w:r w:rsidR="00D77BA9" w:rsidRPr="00D77BA9">
        <w:rPr>
          <w:rFonts w:ascii="Arial" w:hAnsi="Arial" w:cs="Arial"/>
          <w:b/>
          <w:bCs/>
        </w:rPr>
        <w:t>before 3GU</w:t>
      </w:r>
      <w:r w:rsidR="00D77BA9" w:rsidRPr="00754114">
        <w:rPr>
          <w:rFonts w:ascii="Arial" w:hAnsi="Arial" w:cs="Arial"/>
        </w:rPr>
        <w:t xml:space="preserve"> is opened for the next SA5</w:t>
      </w:r>
      <w:r w:rsidR="00D77BA9">
        <w:rPr>
          <w:rFonts w:ascii="Arial" w:hAnsi="Arial" w:cs="Arial"/>
        </w:rPr>
        <w:t>#138e</w:t>
      </w:r>
      <w:r w:rsidR="00D77BA9" w:rsidRPr="00754114">
        <w:rPr>
          <w:rFonts w:ascii="Arial" w:hAnsi="Arial" w:cs="Arial"/>
        </w:rPr>
        <w:t xml:space="preserve"> meeting</w:t>
      </w:r>
      <w:r w:rsidR="00683EB4">
        <w:rPr>
          <w:rFonts w:ascii="Arial" w:hAnsi="Arial" w:cs="Arial"/>
        </w:rPr>
        <w:t xml:space="preserve"> and announce its availability over the CH exploder (so it can be used as baseline for "input to Draft CR") under their new names </w:t>
      </w:r>
      <w:r w:rsidR="00683EB4">
        <w:rPr>
          <w:rFonts w:ascii="Arial" w:hAnsi="Arial" w:cs="Arial"/>
          <w:lang w:val="en-US"/>
        </w:rPr>
        <w:t>S5-213584</w:t>
      </w:r>
      <w:r w:rsidR="00683EB4">
        <w:rPr>
          <w:rFonts w:ascii="Arial" w:hAnsi="Arial" w:cs="Arial"/>
          <w:lang w:val="en-US"/>
        </w:rPr>
        <w:t xml:space="preserve">rev1, </w:t>
      </w:r>
      <w:r w:rsidR="00683EB4">
        <w:rPr>
          <w:rFonts w:ascii="Arial" w:hAnsi="Arial" w:cs="Arial"/>
          <w:lang w:val="en-US"/>
        </w:rPr>
        <w:t>S5-21358</w:t>
      </w:r>
      <w:r w:rsidR="00683EB4">
        <w:rPr>
          <w:rFonts w:ascii="Arial" w:hAnsi="Arial" w:cs="Arial"/>
          <w:lang w:val="en-US"/>
        </w:rPr>
        <w:t>5</w:t>
      </w:r>
      <w:r w:rsidR="00683EB4">
        <w:rPr>
          <w:rFonts w:ascii="Arial" w:hAnsi="Arial" w:cs="Arial"/>
          <w:lang w:val="en-US"/>
        </w:rPr>
        <w:t>rev1</w:t>
      </w:r>
      <w:r w:rsidR="00683EB4">
        <w:rPr>
          <w:rFonts w:ascii="Arial" w:hAnsi="Arial" w:cs="Arial"/>
          <w:lang w:val="en-US"/>
        </w:rPr>
        <w:t>.</w:t>
      </w:r>
    </w:p>
    <w:p w14:paraId="043F5548" w14:textId="5908B9C8" w:rsidR="00683EB4" w:rsidRPr="00683EB4" w:rsidRDefault="00683EB4" w:rsidP="00683EB4">
      <w:pPr>
        <w:rPr>
          <w:rFonts w:ascii="Arial" w:hAnsi="Arial" w:cs="Arial"/>
          <w:u w:val="single"/>
          <w:lang w:val="en-US"/>
        </w:rPr>
      </w:pPr>
      <w:r w:rsidRPr="00683EB4">
        <w:rPr>
          <w:rFonts w:ascii="Arial" w:hAnsi="Arial" w:cs="Arial"/>
          <w:u w:val="single"/>
          <w:lang w:val="en-US"/>
        </w:rPr>
        <w:lastRenderedPageBreak/>
        <w:t>Second</w:t>
      </w:r>
      <w:r w:rsidRPr="00683EB4">
        <w:rPr>
          <w:rFonts w:ascii="Arial" w:hAnsi="Arial" w:cs="Arial"/>
          <w:u w:val="single"/>
          <w:lang w:val="en-US"/>
        </w:rPr>
        <w:t xml:space="preserve"> step: </w:t>
      </w:r>
      <w:r w:rsidRPr="00683EB4">
        <w:rPr>
          <w:rFonts w:ascii="Arial" w:hAnsi="Arial" w:cs="Arial"/>
          <w:u w:val="single"/>
          <w:lang w:val="en-US"/>
        </w:rPr>
        <w:t xml:space="preserve">input to </w:t>
      </w:r>
      <w:proofErr w:type="spellStart"/>
      <w:r w:rsidRPr="00683EB4">
        <w:rPr>
          <w:rFonts w:ascii="Arial" w:hAnsi="Arial" w:cs="Arial"/>
          <w:u w:val="single"/>
          <w:lang w:val="en-US"/>
        </w:rPr>
        <w:t>DraftCR</w:t>
      </w:r>
      <w:proofErr w:type="spellEnd"/>
    </w:p>
    <w:p w14:paraId="0B004E17" w14:textId="290289D2" w:rsidR="003A663C" w:rsidRPr="003A663C" w:rsidRDefault="003A663C" w:rsidP="003A663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CRs on top of</w:t>
      </w:r>
      <w:r w:rsidRPr="003A663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S5-213584rev1, S5-213585rev1</w:t>
      </w:r>
      <w:r>
        <w:rPr>
          <w:rFonts w:ascii="Arial" w:hAnsi="Arial" w:cs="Arial"/>
          <w:lang w:val="en-US"/>
        </w:rPr>
        <w:t xml:space="preserve"> shall be submitted still as </w:t>
      </w:r>
      <w:r w:rsidRPr="003A663C">
        <w:rPr>
          <w:rFonts w:ascii="Arial" w:hAnsi="Arial" w:cs="Arial"/>
          <w:lang w:val="en-US"/>
        </w:rPr>
        <w:t xml:space="preserve">"Input to </w:t>
      </w:r>
      <w:proofErr w:type="spellStart"/>
      <w:r w:rsidRPr="003A663C">
        <w:rPr>
          <w:rFonts w:ascii="Arial" w:hAnsi="Arial" w:cs="Arial"/>
          <w:lang w:val="en-US"/>
        </w:rPr>
        <w:t>DraftCR</w:t>
      </w:r>
      <w:proofErr w:type="spellEnd"/>
      <w:r w:rsidRPr="003A663C">
        <w:rPr>
          <w:rFonts w:ascii="Arial" w:hAnsi="Arial" w:cs="Arial"/>
          <w:lang w:val="en-US"/>
        </w:rPr>
        <w:t xml:space="preserve"> Rel-17 TS 32.29n Title1" </w:t>
      </w:r>
      <w:r>
        <w:rPr>
          <w:rFonts w:ascii="Arial" w:hAnsi="Arial" w:cs="Arial"/>
          <w:lang w:val="en-US"/>
        </w:rPr>
        <w:t>(</w:t>
      </w:r>
      <w:r w:rsidR="00530D6C" w:rsidRPr="00530D6C">
        <w:rPr>
          <w:rFonts w:ascii="Arial" w:hAnsi="Arial" w:cs="Arial"/>
          <w:lang w:val="en-US"/>
        </w:rPr>
        <w:t>doc. type in 3GU = ‘other’, no CR number</w:t>
      </w:r>
      <w:r w:rsidR="00530D6C">
        <w:rPr>
          <w:rFonts w:ascii="Arial" w:hAnsi="Arial" w:cs="Arial"/>
          <w:lang w:val="en-US"/>
        </w:rPr>
        <w:t xml:space="preserve">) </w:t>
      </w:r>
      <w:r w:rsidRPr="003A663C">
        <w:rPr>
          <w:rFonts w:ascii="Arial" w:hAnsi="Arial" w:cs="Arial"/>
          <w:lang w:val="en-US"/>
        </w:rPr>
        <w:t>with:</w:t>
      </w:r>
    </w:p>
    <w:p w14:paraId="25C08580" w14:textId="77777777" w:rsidR="003A663C" w:rsidRPr="003A663C" w:rsidRDefault="003A663C" w:rsidP="003A663C">
      <w:pPr>
        <w:pStyle w:val="ListParagraph"/>
        <w:numPr>
          <w:ilvl w:val="0"/>
          <w:numId w:val="22"/>
        </w:numPr>
        <w:rPr>
          <w:rFonts w:ascii="Arial" w:eastAsia="SimSun" w:hAnsi="Arial" w:cs="Arial"/>
          <w:sz w:val="20"/>
          <w:szCs w:val="20"/>
          <w:lang w:val="en-US"/>
        </w:rPr>
      </w:pPr>
      <w:r w:rsidRPr="003A663C">
        <w:rPr>
          <w:rFonts w:ascii="Arial" w:eastAsia="SimSun" w:hAnsi="Arial" w:cs="Arial"/>
          <w:sz w:val="20"/>
          <w:szCs w:val="20"/>
          <w:lang w:val="en-US"/>
        </w:rPr>
        <w:t>Title1 indicating the purpose of the input</w:t>
      </w:r>
    </w:p>
    <w:p w14:paraId="65CE3B5E" w14:textId="5FA022CB" w:rsidR="003A663C" w:rsidRPr="003A663C" w:rsidRDefault="003A663C" w:rsidP="003A663C">
      <w:pPr>
        <w:pStyle w:val="ListParagraph"/>
        <w:numPr>
          <w:ilvl w:val="0"/>
          <w:numId w:val="22"/>
        </w:numPr>
        <w:rPr>
          <w:rFonts w:ascii="Arial" w:eastAsia="SimSun" w:hAnsi="Arial" w:cs="Arial"/>
          <w:sz w:val="20"/>
          <w:szCs w:val="20"/>
          <w:lang w:val="en-US"/>
        </w:rPr>
      </w:pPr>
      <w:r w:rsidRPr="003A663C">
        <w:rPr>
          <w:rFonts w:ascii="Arial" w:eastAsia="SimSun" w:hAnsi="Arial" w:cs="Arial"/>
          <w:sz w:val="20"/>
          <w:szCs w:val="20"/>
          <w:lang w:val="en-US"/>
        </w:rPr>
        <w:t xml:space="preserve">In the cover page "other comments field" which </w:t>
      </w:r>
      <w:proofErr w:type="spellStart"/>
      <w:r w:rsidRPr="003A663C">
        <w:rPr>
          <w:rFonts w:ascii="Arial" w:eastAsia="SimSun" w:hAnsi="Arial" w:cs="Arial"/>
          <w:sz w:val="20"/>
          <w:szCs w:val="20"/>
          <w:lang w:val="en-US"/>
        </w:rPr>
        <w:t>DraftCR</w:t>
      </w:r>
      <w:proofErr w:type="spellEnd"/>
      <w:r w:rsidRPr="003A663C">
        <w:rPr>
          <w:rFonts w:ascii="Arial" w:eastAsia="SimSun" w:hAnsi="Arial" w:cs="Arial"/>
          <w:sz w:val="20"/>
          <w:szCs w:val="20"/>
          <w:lang w:val="en-US"/>
        </w:rPr>
        <w:t xml:space="preserve"> they are input for, e.g. "</w:t>
      </w:r>
      <w:proofErr w:type="spellStart"/>
      <w:r w:rsidRPr="003A663C">
        <w:rPr>
          <w:rFonts w:ascii="Arial" w:eastAsia="SimSun" w:hAnsi="Arial" w:cs="Arial"/>
          <w:sz w:val="20"/>
          <w:szCs w:val="20"/>
          <w:lang w:val="en-US"/>
        </w:rPr>
        <w:t>DraftCR</w:t>
      </w:r>
      <w:proofErr w:type="spellEnd"/>
      <w:r w:rsidRPr="003A663C">
        <w:rPr>
          <w:rFonts w:ascii="Arial" w:eastAsia="SimSun" w:hAnsi="Arial" w:cs="Arial"/>
          <w:sz w:val="20"/>
          <w:szCs w:val="20"/>
          <w:lang w:val="en-US"/>
        </w:rPr>
        <w:t xml:space="preserve"> 5GSIMSCH TS 32.291 IMS Information in converged charging"</w:t>
      </w:r>
      <w:r>
        <w:rPr>
          <w:rFonts w:ascii="Arial" w:eastAsia="SimSun" w:hAnsi="Arial" w:cs="Arial"/>
          <w:sz w:val="20"/>
          <w:szCs w:val="20"/>
          <w:lang w:val="en-US"/>
        </w:rPr>
        <w:t xml:space="preserve"> (S5-213584rev1)</w:t>
      </w:r>
    </w:p>
    <w:p w14:paraId="31914390" w14:textId="77777777" w:rsidR="003A663C" w:rsidRDefault="003A663C" w:rsidP="00CE5096">
      <w:pPr>
        <w:rPr>
          <w:rFonts w:ascii="Arial" w:hAnsi="Arial" w:cs="Arial"/>
          <w:lang w:val="en-US"/>
        </w:rPr>
      </w:pPr>
    </w:p>
    <w:p w14:paraId="1DF618FF" w14:textId="7D49EEE4" w:rsidR="003A663C" w:rsidRDefault="003A663C" w:rsidP="00CE509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</w:t>
      </w:r>
      <w:r w:rsidR="00530D6C">
        <w:rPr>
          <w:rFonts w:ascii="Arial" w:hAnsi="Arial" w:cs="Arial"/>
          <w:lang w:val="en-US"/>
        </w:rPr>
        <w:t xml:space="preserve">SA5#138e meeting it will be decided on how to proceed with the merge of all "input to </w:t>
      </w:r>
      <w:proofErr w:type="spellStart"/>
      <w:r w:rsidR="00530D6C">
        <w:rPr>
          <w:rFonts w:ascii="Arial" w:hAnsi="Arial" w:cs="Arial"/>
          <w:lang w:val="en-US"/>
        </w:rPr>
        <w:t>DraftCR</w:t>
      </w:r>
      <w:proofErr w:type="spellEnd"/>
      <w:r w:rsidR="00530D6C">
        <w:rPr>
          <w:rFonts w:ascii="Arial" w:hAnsi="Arial" w:cs="Arial"/>
          <w:lang w:val="en-US"/>
        </w:rPr>
        <w:t xml:space="preserve">" into the </w:t>
      </w:r>
      <w:r w:rsidR="00530D6C">
        <w:rPr>
          <w:rFonts w:ascii="Arial" w:hAnsi="Arial" w:cs="Arial"/>
          <w:lang w:val="en-US"/>
        </w:rPr>
        <w:t>S5-213584rev1, S5-213585rev1</w:t>
      </w:r>
      <w:r w:rsidR="00530D6C">
        <w:rPr>
          <w:rFonts w:ascii="Arial" w:hAnsi="Arial" w:cs="Arial"/>
          <w:lang w:val="en-US"/>
        </w:rPr>
        <w:t>.</w:t>
      </w:r>
    </w:p>
    <w:p w14:paraId="25FE0AA9" w14:textId="79433D32" w:rsidR="00530D6C" w:rsidRPr="00D77BA9" w:rsidRDefault="00530D6C" w:rsidP="00530D6C">
      <w:pPr>
        <w:rPr>
          <w:rFonts w:ascii="Arial" w:hAnsi="Arial" w:cs="Arial"/>
          <w:lang w:val="en-US"/>
        </w:rPr>
      </w:pPr>
      <w:r w:rsidRPr="000D4B2C">
        <w:rPr>
          <w:rFonts w:ascii="Arial" w:hAnsi="Arial" w:cs="Arial"/>
          <w:lang w:val="en-US"/>
        </w:rPr>
        <w:t xml:space="preserve">5GSIMSCH </w:t>
      </w:r>
      <w:r>
        <w:rPr>
          <w:rFonts w:ascii="Arial" w:hAnsi="Arial" w:cs="Arial"/>
          <w:lang w:val="en-US"/>
        </w:rPr>
        <w:t xml:space="preserve">CRs </w:t>
      </w:r>
      <w:r>
        <w:rPr>
          <w:rFonts w:ascii="Arial" w:hAnsi="Arial" w:cs="Arial"/>
          <w:lang w:val="en-US"/>
        </w:rPr>
        <w:t>which can be independent from S</w:t>
      </w:r>
      <w:r w:rsidRPr="00D77BA9">
        <w:rPr>
          <w:rFonts w:ascii="Arial" w:hAnsi="Arial" w:cs="Arial"/>
          <w:lang w:val="en-US"/>
        </w:rPr>
        <w:t>5-213584</w:t>
      </w:r>
      <w:r>
        <w:rPr>
          <w:rFonts w:ascii="Arial" w:hAnsi="Arial" w:cs="Arial"/>
          <w:lang w:val="en-US"/>
        </w:rPr>
        <w:t xml:space="preserve"> (TS 32.291) and </w:t>
      </w:r>
      <w:r w:rsidRPr="00D77BA9">
        <w:rPr>
          <w:rFonts w:ascii="Arial" w:hAnsi="Arial" w:cs="Arial"/>
          <w:lang w:val="en-US"/>
        </w:rPr>
        <w:t>S5-213585</w:t>
      </w:r>
      <w:r>
        <w:rPr>
          <w:rFonts w:ascii="Arial" w:hAnsi="Arial" w:cs="Arial"/>
          <w:lang w:val="en-US"/>
        </w:rPr>
        <w:t xml:space="preserve"> (TS 32.298)</w:t>
      </w:r>
      <w:r>
        <w:rPr>
          <w:rFonts w:ascii="Arial" w:hAnsi="Arial" w:cs="Arial"/>
          <w:lang w:val="en-US"/>
        </w:rPr>
        <w:t xml:space="preserve"> shall be brought as normal CRs.</w:t>
      </w:r>
      <w:r>
        <w:rPr>
          <w:rFonts w:ascii="Arial" w:hAnsi="Arial" w:cs="Arial"/>
          <w:lang w:val="en-US"/>
        </w:rPr>
        <w:t xml:space="preserve"> </w:t>
      </w:r>
    </w:p>
    <w:p w14:paraId="686CED21" w14:textId="77777777" w:rsidR="000D4B2C" w:rsidRDefault="000D4B2C" w:rsidP="000D4B2C">
      <w:pPr>
        <w:rPr>
          <w:rFonts w:ascii="Arial" w:hAnsi="Arial" w:cs="Arial"/>
          <w:lang w:val="en-US"/>
        </w:rPr>
      </w:pPr>
    </w:p>
    <w:sectPr w:rsidR="000D4B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2B182" w14:textId="77777777" w:rsidR="00310CFB" w:rsidRDefault="00310CFB">
      <w:r>
        <w:separator/>
      </w:r>
    </w:p>
  </w:endnote>
  <w:endnote w:type="continuationSeparator" w:id="0">
    <w:p w14:paraId="3E7AFA95" w14:textId="77777777" w:rsidR="00310CFB" w:rsidRDefault="0031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403DB" w14:textId="77777777" w:rsidR="00310CFB" w:rsidRDefault="00310CFB">
      <w:r>
        <w:separator/>
      </w:r>
    </w:p>
  </w:footnote>
  <w:footnote w:type="continuationSeparator" w:id="0">
    <w:p w14:paraId="6A529F60" w14:textId="77777777" w:rsidR="00310CFB" w:rsidRDefault="0031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223ED3"/>
    <w:multiLevelType w:val="hybridMultilevel"/>
    <w:tmpl w:val="CB6A26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66385B"/>
    <w:multiLevelType w:val="hybridMultilevel"/>
    <w:tmpl w:val="71EE25F2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32337"/>
    <w:multiLevelType w:val="hybridMultilevel"/>
    <w:tmpl w:val="7736E504"/>
    <w:lvl w:ilvl="0" w:tplc="040C0017">
      <w:start w:val="1"/>
      <w:numFmt w:val="lowerLetter"/>
      <w:lvlText w:val="%1)"/>
      <w:lvlJc w:val="left"/>
      <w:pPr>
        <w:ind w:left="994" w:hanging="71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D31902"/>
    <w:multiLevelType w:val="hybridMultilevel"/>
    <w:tmpl w:val="35AECF42"/>
    <w:lvl w:ilvl="0" w:tplc="040C0019">
      <w:start w:val="1"/>
      <w:numFmt w:val="lowerLetter"/>
      <w:lvlText w:val="%1."/>
      <w:lvlJc w:val="left"/>
      <w:pPr>
        <w:ind w:left="1070" w:hanging="71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B04E9"/>
    <w:multiLevelType w:val="hybridMultilevel"/>
    <w:tmpl w:val="0CEE56C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B75779"/>
    <w:multiLevelType w:val="hybridMultilevel"/>
    <w:tmpl w:val="1C3C77D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B4473A"/>
    <w:multiLevelType w:val="hybridMultilevel"/>
    <w:tmpl w:val="86781DE0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2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7"/>
  </w:num>
  <w:num w:numId="22">
    <w:abstractNumId w:val="21"/>
  </w:num>
  <w:num w:numId="23">
    <w:abstractNumId w:val="17"/>
  </w:num>
  <w:num w:numId="24">
    <w:abstractNumId w:val="16"/>
  </w:num>
  <w:num w:numId="25">
    <w:abstractNumId w:val="23"/>
  </w:num>
  <w:num w:numId="26">
    <w:abstractNumId w:val="1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545B8"/>
    <w:rsid w:val="00055BE3"/>
    <w:rsid w:val="00074722"/>
    <w:rsid w:val="000819D8"/>
    <w:rsid w:val="00085A97"/>
    <w:rsid w:val="000934A6"/>
    <w:rsid w:val="000A2C6C"/>
    <w:rsid w:val="000A4660"/>
    <w:rsid w:val="000B2FBA"/>
    <w:rsid w:val="000D1B5B"/>
    <w:rsid w:val="000D4B2C"/>
    <w:rsid w:val="000E4AA4"/>
    <w:rsid w:val="0010401F"/>
    <w:rsid w:val="0010502F"/>
    <w:rsid w:val="00130928"/>
    <w:rsid w:val="001466B2"/>
    <w:rsid w:val="00173FA3"/>
    <w:rsid w:val="00184B6F"/>
    <w:rsid w:val="001861E5"/>
    <w:rsid w:val="001A2BA4"/>
    <w:rsid w:val="001A4D6E"/>
    <w:rsid w:val="001B1652"/>
    <w:rsid w:val="001C3EC8"/>
    <w:rsid w:val="001D2BD4"/>
    <w:rsid w:val="001D6911"/>
    <w:rsid w:val="00201947"/>
    <w:rsid w:val="0020395B"/>
    <w:rsid w:val="002062C0"/>
    <w:rsid w:val="00213191"/>
    <w:rsid w:val="00215130"/>
    <w:rsid w:val="00230002"/>
    <w:rsid w:val="00231AA9"/>
    <w:rsid w:val="00244C9A"/>
    <w:rsid w:val="00251435"/>
    <w:rsid w:val="00253B7D"/>
    <w:rsid w:val="00286E22"/>
    <w:rsid w:val="002A1857"/>
    <w:rsid w:val="002A1E0D"/>
    <w:rsid w:val="002B1D57"/>
    <w:rsid w:val="002B6632"/>
    <w:rsid w:val="002C654C"/>
    <w:rsid w:val="002D0E1D"/>
    <w:rsid w:val="002E6E3D"/>
    <w:rsid w:val="00305C8D"/>
    <w:rsid w:val="0030628A"/>
    <w:rsid w:val="00310CFB"/>
    <w:rsid w:val="00324A97"/>
    <w:rsid w:val="00326135"/>
    <w:rsid w:val="00350210"/>
    <w:rsid w:val="0035122B"/>
    <w:rsid w:val="00353451"/>
    <w:rsid w:val="00362FCF"/>
    <w:rsid w:val="00363A60"/>
    <w:rsid w:val="00371032"/>
    <w:rsid w:val="00371B44"/>
    <w:rsid w:val="00372DF1"/>
    <w:rsid w:val="00373E0A"/>
    <w:rsid w:val="0039589D"/>
    <w:rsid w:val="003A663C"/>
    <w:rsid w:val="003C122B"/>
    <w:rsid w:val="003C5A97"/>
    <w:rsid w:val="003F52B2"/>
    <w:rsid w:val="003F5CC5"/>
    <w:rsid w:val="00405246"/>
    <w:rsid w:val="00405EA5"/>
    <w:rsid w:val="00407A43"/>
    <w:rsid w:val="004105C9"/>
    <w:rsid w:val="004112FA"/>
    <w:rsid w:val="004206AD"/>
    <w:rsid w:val="004222AC"/>
    <w:rsid w:val="00440414"/>
    <w:rsid w:val="00441611"/>
    <w:rsid w:val="0044471E"/>
    <w:rsid w:val="00450557"/>
    <w:rsid w:val="0045777E"/>
    <w:rsid w:val="00474BC2"/>
    <w:rsid w:val="004C31D2"/>
    <w:rsid w:val="004C3BE7"/>
    <w:rsid w:val="004D0AF4"/>
    <w:rsid w:val="004D55C2"/>
    <w:rsid w:val="00502D84"/>
    <w:rsid w:val="005047E3"/>
    <w:rsid w:val="00513A68"/>
    <w:rsid w:val="00521131"/>
    <w:rsid w:val="0052632C"/>
    <w:rsid w:val="00530D6C"/>
    <w:rsid w:val="00533A07"/>
    <w:rsid w:val="0053668A"/>
    <w:rsid w:val="005410F6"/>
    <w:rsid w:val="005729C4"/>
    <w:rsid w:val="0058064D"/>
    <w:rsid w:val="0059227B"/>
    <w:rsid w:val="005B0966"/>
    <w:rsid w:val="005B795D"/>
    <w:rsid w:val="005D638F"/>
    <w:rsid w:val="005E1BF0"/>
    <w:rsid w:val="005E72A4"/>
    <w:rsid w:val="005E75E6"/>
    <w:rsid w:val="005F696B"/>
    <w:rsid w:val="00601B1C"/>
    <w:rsid w:val="00613820"/>
    <w:rsid w:val="00617398"/>
    <w:rsid w:val="00652148"/>
    <w:rsid w:val="00652248"/>
    <w:rsid w:val="00657B80"/>
    <w:rsid w:val="00675B3C"/>
    <w:rsid w:val="00683EB4"/>
    <w:rsid w:val="006C6619"/>
    <w:rsid w:val="006D340A"/>
    <w:rsid w:val="006D7A16"/>
    <w:rsid w:val="006E5383"/>
    <w:rsid w:val="006E5E5A"/>
    <w:rsid w:val="006F56B7"/>
    <w:rsid w:val="00720434"/>
    <w:rsid w:val="00737531"/>
    <w:rsid w:val="0074780B"/>
    <w:rsid w:val="00760BB0"/>
    <w:rsid w:val="0076157A"/>
    <w:rsid w:val="007A2BE2"/>
    <w:rsid w:val="007B6D3F"/>
    <w:rsid w:val="007C0A2D"/>
    <w:rsid w:val="007C27B0"/>
    <w:rsid w:val="007F0AB3"/>
    <w:rsid w:val="007F1072"/>
    <w:rsid w:val="007F300B"/>
    <w:rsid w:val="00800F0E"/>
    <w:rsid w:val="008014C3"/>
    <w:rsid w:val="0082053E"/>
    <w:rsid w:val="0086200C"/>
    <w:rsid w:val="00876B9A"/>
    <w:rsid w:val="0089124C"/>
    <w:rsid w:val="008B0248"/>
    <w:rsid w:val="008C681A"/>
    <w:rsid w:val="008D7F88"/>
    <w:rsid w:val="008F5F33"/>
    <w:rsid w:val="00926ABD"/>
    <w:rsid w:val="00947F4E"/>
    <w:rsid w:val="00966D47"/>
    <w:rsid w:val="00997A5F"/>
    <w:rsid w:val="009A03F1"/>
    <w:rsid w:val="009C0DED"/>
    <w:rsid w:val="009C0F25"/>
    <w:rsid w:val="00A00308"/>
    <w:rsid w:val="00A24087"/>
    <w:rsid w:val="00A247DF"/>
    <w:rsid w:val="00A37D7F"/>
    <w:rsid w:val="00A54A48"/>
    <w:rsid w:val="00A54E73"/>
    <w:rsid w:val="00A61664"/>
    <w:rsid w:val="00A82643"/>
    <w:rsid w:val="00A84A94"/>
    <w:rsid w:val="00AB0DA9"/>
    <w:rsid w:val="00AD1DAA"/>
    <w:rsid w:val="00AD51B1"/>
    <w:rsid w:val="00AE4F45"/>
    <w:rsid w:val="00AF1E23"/>
    <w:rsid w:val="00B01AFF"/>
    <w:rsid w:val="00B041EE"/>
    <w:rsid w:val="00B05CC7"/>
    <w:rsid w:val="00B27E39"/>
    <w:rsid w:val="00B350D8"/>
    <w:rsid w:val="00B35956"/>
    <w:rsid w:val="00B43FD6"/>
    <w:rsid w:val="00B536ED"/>
    <w:rsid w:val="00B628F7"/>
    <w:rsid w:val="00B879F0"/>
    <w:rsid w:val="00BB2B21"/>
    <w:rsid w:val="00BC4237"/>
    <w:rsid w:val="00BD7B9A"/>
    <w:rsid w:val="00BD7CA6"/>
    <w:rsid w:val="00C022E3"/>
    <w:rsid w:val="00C10E21"/>
    <w:rsid w:val="00C14D09"/>
    <w:rsid w:val="00C17453"/>
    <w:rsid w:val="00C22619"/>
    <w:rsid w:val="00C3155B"/>
    <w:rsid w:val="00C43143"/>
    <w:rsid w:val="00C44E1D"/>
    <w:rsid w:val="00C4712D"/>
    <w:rsid w:val="00C50A53"/>
    <w:rsid w:val="00C94F55"/>
    <w:rsid w:val="00CA0867"/>
    <w:rsid w:val="00CA7D62"/>
    <w:rsid w:val="00CB07A8"/>
    <w:rsid w:val="00CE5096"/>
    <w:rsid w:val="00D2726B"/>
    <w:rsid w:val="00D437FF"/>
    <w:rsid w:val="00D5130C"/>
    <w:rsid w:val="00D62265"/>
    <w:rsid w:val="00D64E43"/>
    <w:rsid w:val="00D77BA9"/>
    <w:rsid w:val="00D8512E"/>
    <w:rsid w:val="00DA1E58"/>
    <w:rsid w:val="00DA720F"/>
    <w:rsid w:val="00DB0003"/>
    <w:rsid w:val="00DD6058"/>
    <w:rsid w:val="00DE181B"/>
    <w:rsid w:val="00DE3CF9"/>
    <w:rsid w:val="00DE4EF2"/>
    <w:rsid w:val="00DF2C0E"/>
    <w:rsid w:val="00E06FFB"/>
    <w:rsid w:val="00E10695"/>
    <w:rsid w:val="00E30155"/>
    <w:rsid w:val="00E47616"/>
    <w:rsid w:val="00E77BCB"/>
    <w:rsid w:val="00E91FE1"/>
    <w:rsid w:val="00EB2EEB"/>
    <w:rsid w:val="00EB3D8B"/>
    <w:rsid w:val="00EC4483"/>
    <w:rsid w:val="00ED3AB4"/>
    <w:rsid w:val="00ED4954"/>
    <w:rsid w:val="00EE0943"/>
    <w:rsid w:val="00EE33A2"/>
    <w:rsid w:val="00F06BCA"/>
    <w:rsid w:val="00F06F9C"/>
    <w:rsid w:val="00F215D7"/>
    <w:rsid w:val="00F44083"/>
    <w:rsid w:val="00F67A1C"/>
    <w:rsid w:val="00F81D85"/>
    <w:rsid w:val="00F82C5B"/>
    <w:rsid w:val="00F92CC6"/>
    <w:rsid w:val="00FA2400"/>
    <w:rsid w:val="00FA5AD8"/>
    <w:rsid w:val="00FA74A6"/>
    <w:rsid w:val="00FB5AF9"/>
    <w:rsid w:val="00FE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D64E4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56B7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02D8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5e/Docs/S5-211365.zip" TargetMode="External"/><Relationship Id="rId18" Type="http://schemas.openxmlformats.org/officeDocument/2006/relationships/hyperlink" Target="https://www.3gpp.org/ftp/TSG_SA/WG5_TM/TSGS5_136e/Docs/S5-212092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37e/Docs/S5-213584.zip" TargetMode="External"/><Relationship Id="rId17" Type="http://schemas.openxmlformats.org/officeDocument/2006/relationships/hyperlink" Target="https://www.3gpp.org/ftp/TSG_SA/WG5_TM/TSGS5_137e/Docs/S5-21311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35e/Docs/S5-21136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37e/Docs/S5-213585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5_TM/TSGS5_136e/Docs/S5-212092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7e/Docs/S5-2131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C0505B-8337-4197-8DF5-8F4FDC3603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336D75-C4B3-43E0-A203-351765DF37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AC52B5-C5AE-479A-91DF-5ACB5B31E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732F70-829D-4B98-ABF9-7C9CCE3F0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48C55C6-9214-490A-8289-B1A844E60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453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3594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11</cp:revision>
  <cp:lastPrinted>1899-12-31T23:00:00Z</cp:lastPrinted>
  <dcterms:created xsi:type="dcterms:W3CDTF">2021-05-19T16:52:00Z</dcterms:created>
  <dcterms:modified xsi:type="dcterms:W3CDTF">2021-05-20T09:39:00Z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(3)AYFc750hvqJPrLBRpGkvCijrKblj/UGYsF9upaa5Ojbmlekb24Q42x/41B54fIgNZuh77dkn
qeZ26sl/8lR40+N3Dbies5MaONh/7OS4YzYeoVfxdS9DfR0LinOS31DEMOJAxMk2WWtvdyip
5JadP15s3ZvhEEF2+6E5QIZdWWWNb+o/jmwWtjFyB7sxvWoXFeaHgkA6Ta/0w7wMrV3hmk7i
ytDIS+e++mf4LUYghZ</vt:lpwstr>
  </property>
  <property fmtid="{D5CDD505-2E9C-101B-9397-08002B2CF9AE}" pid="4" name="_2015_ms_pID_7253431">
    <vt:lpwstr>n80couvyVZykD57c6Av8Lm4JjIz9ctn+AtrvSDVAHOM/3xH4Z29SE6
FCALOvc3AnNc6kx9jh+l3RNVZsFw8qA5v9D9fddbaQG0OnMYusrYohe9Mb+r25lT6f2kbkvg
4JWYWgq5R/YLlmcFyg0iXu7M9+C0KFl5XmTQCqPHrNyH9Adf+LmQgDRLbO7HQsxOOQXsuD4R
Ntnt1J60btAWXNzwDKANO6qJhHo/rmUAMUZQ</vt:lpwstr>
  </property>
  <property fmtid="{D5CDD505-2E9C-101B-9397-08002B2CF9AE}" pid="5" name="_2015_ms_pID_7253432">
    <vt:lpwstr>SA==</vt:lpwstr>
  </property>
  <property fmtid="{D5CDD505-2E9C-101B-9397-08002B2CF9AE}" pid="6" name="ContentTypeId">
    <vt:lpwstr>0x01010083185B6FD968AC4F8244C98DADFCDDF2</vt:lpwstr>
  </property>
</Properties>
</file>